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SOMERVYLE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0B" w:rsidRDefault="008A240B" w:rsidP="008A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8A240B" w:rsidRDefault="008A240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A24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40B" w:rsidRDefault="008A240B" w:rsidP="00E71FC3">
      <w:pPr>
        <w:spacing w:after="0" w:line="240" w:lineRule="auto"/>
      </w:pPr>
      <w:r>
        <w:separator/>
      </w:r>
    </w:p>
  </w:endnote>
  <w:endnote w:type="continuationSeparator" w:id="0">
    <w:p w:rsidR="008A240B" w:rsidRDefault="008A24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40B" w:rsidRDefault="008A240B" w:rsidP="00E71FC3">
      <w:pPr>
        <w:spacing w:after="0" w:line="240" w:lineRule="auto"/>
      </w:pPr>
      <w:r>
        <w:separator/>
      </w:r>
    </w:p>
  </w:footnote>
  <w:footnote w:type="continuationSeparator" w:id="0">
    <w:p w:rsidR="008A240B" w:rsidRDefault="008A24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0B"/>
    <w:rsid w:val="008A24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AEEA3"/>
  <w15:chartTrackingRefBased/>
  <w15:docId w15:val="{C8D3D99F-2920-49CB-87E7-70115D23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2016-05-21T21:39:00Z</dcterms:created>
  <dcterms:modified xsi:type="dcterms:W3CDTF">2016-05-21T21:39:00Z</dcterms:modified>
</cp:coreProperties>
</file>